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95A" w:rsidRDefault="0044795A" w:rsidP="004479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SHIPTON</w:t>
      </w:r>
      <w:r>
        <w:rPr>
          <w:rFonts w:ascii="Times New Roman" w:hAnsi="Times New Roman" w:cs="Times New Roman"/>
          <w:sz w:val="24"/>
          <w:szCs w:val="24"/>
        </w:rPr>
        <w:t xml:space="preserve">      (b.ca.1364)</w:t>
      </w:r>
    </w:p>
    <w:p w:rsidR="0044795A" w:rsidRDefault="0044795A" w:rsidP="004479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4795A" w:rsidRDefault="0044795A" w:rsidP="004479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4795A" w:rsidRDefault="0044795A" w:rsidP="004479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Aug.1401</w:t>
      </w:r>
      <w:r>
        <w:rPr>
          <w:rFonts w:ascii="Times New Roman" w:hAnsi="Times New Roman" w:cs="Times New Roman"/>
          <w:sz w:val="24"/>
          <w:szCs w:val="24"/>
        </w:rPr>
        <w:tab/>
        <w:t>He was present in Childrey Church, Berkshire, when Sibyl Childrey(q.v.)</w:t>
      </w:r>
    </w:p>
    <w:p w:rsidR="0044795A" w:rsidRDefault="0044795A" w:rsidP="004479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was baptised, and wrote the day of her birth and baptism in the church’s</w:t>
      </w:r>
    </w:p>
    <w:p w:rsidR="0044795A" w:rsidRDefault="0044795A" w:rsidP="004479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missal book.</w:t>
      </w:r>
    </w:p>
    <w:p w:rsidR="0044795A" w:rsidRDefault="0044795A" w:rsidP="004479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44AF3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eCIPM 21-146)</w:t>
      </w:r>
    </w:p>
    <w:p w:rsidR="0044795A" w:rsidRDefault="0044795A" w:rsidP="004479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Apr.1418</w:t>
      </w:r>
      <w:r>
        <w:rPr>
          <w:rFonts w:ascii="Times New Roman" w:hAnsi="Times New Roman" w:cs="Times New Roman"/>
          <w:sz w:val="24"/>
          <w:szCs w:val="24"/>
        </w:rPr>
        <w:tab/>
        <w:t>He was present at the inquisition held in Grandpont, Berkshire, to prove</w:t>
      </w:r>
    </w:p>
    <w:p w:rsidR="0044795A" w:rsidRDefault="0044795A" w:rsidP="004479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age of Sibyl Childrey(q.v.).  He remembered her birth for the above</w:t>
      </w:r>
    </w:p>
    <w:p w:rsidR="0044795A" w:rsidRDefault="0044795A" w:rsidP="004479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reason.  (ibid.)</w:t>
      </w:r>
    </w:p>
    <w:p w:rsidR="0044795A" w:rsidRDefault="0044795A" w:rsidP="004479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4795A" w:rsidRDefault="0044795A" w:rsidP="004479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4795A" w:rsidRDefault="0044795A" w:rsidP="004479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795A" w:rsidRDefault="0044795A" w:rsidP="00564E3C">
      <w:pPr>
        <w:spacing w:after="0" w:line="240" w:lineRule="auto"/>
      </w:pPr>
      <w:r>
        <w:separator/>
      </w:r>
    </w:p>
  </w:endnote>
  <w:endnote w:type="continuationSeparator" w:id="0">
    <w:p w:rsidR="0044795A" w:rsidRDefault="0044795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4795A">
      <w:rPr>
        <w:rFonts w:ascii="Times New Roman" w:hAnsi="Times New Roman" w:cs="Times New Roman"/>
        <w:noProof/>
        <w:sz w:val="24"/>
        <w:szCs w:val="24"/>
      </w:rPr>
      <w:t>18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795A" w:rsidRDefault="0044795A" w:rsidP="00564E3C">
      <w:pPr>
        <w:spacing w:after="0" w:line="240" w:lineRule="auto"/>
      </w:pPr>
      <w:r>
        <w:separator/>
      </w:r>
    </w:p>
  </w:footnote>
  <w:footnote w:type="continuationSeparator" w:id="0">
    <w:p w:rsidR="0044795A" w:rsidRDefault="0044795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95A"/>
    <w:rsid w:val="00372DC6"/>
    <w:rsid w:val="0044795A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B38B5F-3C02-4FCB-A18C-390E176E1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4479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2015-12-18T22:29:00Z</dcterms:created>
  <dcterms:modified xsi:type="dcterms:W3CDTF">2015-12-18T22:29:00Z</dcterms:modified>
</cp:coreProperties>
</file>